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33EF6567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8E5C21">
        <w:rPr>
          <w:b/>
          <w:bCs/>
          <w:sz w:val="28"/>
        </w:rPr>
        <w:t>.3</w:t>
      </w:r>
      <w:r>
        <w:rPr>
          <w:b/>
          <w:bCs/>
          <w:sz w:val="28"/>
        </w:rPr>
        <w:t>-</w:t>
      </w:r>
      <w:r w:rsidR="0029677E">
        <w:rPr>
          <w:b/>
          <w:bCs/>
          <w:sz w:val="28"/>
        </w:rPr>
        <w:t xml:space="preserve">Spesielle frister </w:t>
      </w:r>
    </w:p>
    <w:p w14:paraId="29C330AF" w14:textId="77777777" w:rsidR="005C10C5" w:rsidRDefault="005C10C5"/>
    <w:p w14:paraId="29C33133" w14:textId="7C7E80AC" w:rsidR="00784E12" w:rsidRDefault="006F65FC" w:rsidP="003F6B5D">
      <w:r>
        <w:t xml:space="preserve">Det er henvist til dette dokumentet i kap. </w:t>
      </w:r>
      <w:r w:rsidR="000D6521">
        <w:t>C</w:t>
      </w:r>
      <w:r w:rsidR="009311C7">
        <w:t xml:space="preserve">3 </w:t>
      </w:r>
      <w:r w:rsidR="000D6521">
        <w:t xml:space="preserve">pkt. </w:t>
      </w:r>
      <w:r w:rsidR="0045414B">
        <w:t>7</w:t>
      </w:r>
      <w:r w:rsidR="0029677E">
        <w:t>.2.1</w:t>
      </w:r>
      <w:r w:rsidR="000D6521">
        <w:t xml:space="preserve"> </w:t>
      </w:r>
      <w:r w:rsidR="00886D4F">
        <w:t>som et supplerende dokument</w:t>
      </w:r>
      <w:r w:rsidR="003F6B5D">
        <w:t xml:space="preserve">. </w:t>
      </w:r>
    </w:p>
    <w:p w14:paraId="5470CE16" w14:textId="2E757B42" w:rsidR="00BF2039" w:rsidRDefault="00BF2039" w:rsidP="003F6B5D"/>
    <w:p w14:paraId="633A0567" w14:textId="32118B66" w:rsidR="00496663" w:rsidRDefault="00053E06" w:rsidP="003F6B5D">
      <w:bookmarkStart w:id="0" w:name="_Hlk92703100"/>
      <w:r>
        <w:t xml:space="preserve">Tabellen under viser </w:t>
      </w:r>
      <w:r w:rsidR="00716E99">
        <w:t xml:space="preserve">et </w:t>
      </w:r>
      <w:r w:rsidR="00E722B9">
        <w:t xml:space="preserve">utdrag av opplysningene i kap. </w:t>
      </w:r>
      <w:r w:rsidR="00E722B9" w:rsidRPr="00A4435C">
        <w:rPr>
          <w:i/>
          <w:iCs/>
        </w:rPr>
        <w:t>D2</w:t>
      </w:r>
      <w:r w:rsidR="008E5C21">
        <w:rPr>
          <w:i/>
          <w:iCs/>
        </w:rPr>
        <w:t>.3</w:t>
      </w:r>
      <w:r w:rsidR="00E722B9" w:rsidRPr="00A4435C">
        <w:rPr>
          <w:i/>
          <w:iCs/>
        </w:rPr>
        <w:t>-Hovedplan</w:t>
      </w:r>
      <w:r w:rsidR="00E722B9">
        <w:t xml:space="preserve"> med </w:t>
      </w:r>
      <w:r w:rsidR="00F20509">
        <w:t xml:space="preserve">en opplisting av </w:t>
      </w:r>
      <w:proofErr w:type="spellStart"/>
      <w:r w:rsidR="00190C0D">
        <w:t>Ident</w:t>
      </w:r>
      <w:proofErr w:type="spellEnd"/>
      <w:r w:rsidR="00190C0D">
        <w:t xml:space="preserve"> nr</w:t>
      </w:r>
      <w:r w:rsidR="00F1034F">
        <w:t>.</w:t>
      </w:r>
      <w:r w:rsidR="00190C0D">
        <w:t xml:space="preserve"> med </w:t>
      </w:r>
      <w:r w:rsidR="00D06D4D">
        <w:t xml:space="preserve">«Fra-Sted» for </w:t>
      </w:r>
      <w:r>
        <w:t>vegstrekninger hvor byggherren har fastsatt spesielle tidsfrister for ferdigstilling</w:t>
      </w:r>
      <w:r w:rsidRPr="00053E06">
        <w:t xml:space="preserve"> </w:t>
      </w:r>
      <w:r>
        <w:t xml:space="preserve">som </w:t>
      </w:r>
      <w:r w:rsidRPr="00053E06">
        <w:t xml:space="preserve">avviker fra de generelle fristene gitt </w:t>
      </w:r>
      <w:r>
        <w:t xml:space="preserve">kap. </w:t>
      </w:r>
      <w:r w:rsidRPr="00EE353A">
        <w:t>C</w:t>
      </w:r>
      <w:r w:rsidR="00626335" w:rsidRPr="00EE353A">
        <w:t>4</w:t>
      </w:r>
      <w:r w:rsidRPr="00EE353A">
        <w:t xml:space="preserve"> pkt. </w:t>
      </w:r>
      <w:r w:rsidR="00626335" w:rsidRPr="00EE353A">
        <w:t>2</w:t>
      </w:r>
      <w:r w:rsidRPr="00EE353A">
        <w:t>.</w:t>
      </w:r>
      <w:r w:rsidR="00953BDF">
        <w:t xml:space="preserve"> </w:t>
      </w:r>
    </w:p>
    <w:p w14:paraId="6C0657C2" w14:textId="16A284DA" w:rsidR="0029677E" w:rsidRDefault="00953BDF" w:rsidP="003F6B5D">
      <w:r>
        <w:t xml:space="preserve">De øvrige opplysningene </w:t>
      </w:r>
      <w:r w:rsidR="00F041F8">
        <w:t xml:space="preserve">om disse </w:t>
      </w:r>
      <w:r w:rsidR="0062135A">
        <w:t>strekningene</w:t>
      </w:r>
      <w:r w:rsidR="00F041F8">
        <w:t xml:space="preserve"> </w:t>
      </w:r>
      <w:proofErr w:type="gramStart"/>
      <w:r w:rsidR="00763C80">
        <w:t>fremgår</w:t>
      </w:r>
      <w:proofErr w:type="gramEnd"/>
      <w:r w:rsidR="00763C80">
        <w:t xml:space="preserve"> av kap. </w:t>
      </w:r>
      <w:r w:rsidR="00763C80" w:rsidRPr="00500C62">
        <w:rPr>
          <w:i/>
          <w:iCs/>
        </w:rPr>
        <w:t>D2</w:t>
      </w:r>
      <w:r w:rsidR="008E5C21">
        <w:rPr>
          <w:i/>
          <w:iCs/>
        </w:rPr>
        <w:t>.3</w:t>
      </w:r>
      <w:r w:rsidR="00763C80" w:rsidRPr="00500C62">
        <w:rPr>
          <w:i/>
          <w:iCs/>
        </w:rPr>
        <w:t>-Hovedplan</w:t>
      </w:r>
      <w:r w:rsidR="00763C80">
        <w:t>.</w:t>
      </w:r>
    </w:p>
    <w:bookmarkEnd w:id="0"/>
    <w:p w14:paraId="7BB83EB1" w14:textId="07B1CE2C" w:rsidR="001A3CC5" w:rsidRDefault="001A3CC5" w:rsidP="003F6B5D"/>
    <w:p w14:paraId="4B3F2D99" w14:textId="7F467C19" w:rsidR="00F20509" w:rsidRDefault="004979AA" w:rsidP="003F6B5D">
      <w:pPr>
        <w:rPr>
          <w:b/>
          <w:bCs/>
          <w:u w:val="single"/>
        </w:rPr>
      </w:pPr>
      <w:r w:rsidRPr="004979AA">
        <w:rPr>
          <w:b/>
          <w:bCs/>
          <w:u w:val="single"/>
        </w:rPr>
        <w:t>Langsgående veg</w:t>
      </w:r>
      <w:r>
        <w:rPr>
          <w:b/>
          <w:bCs/>
          <w:u w:val="single"/>
        </w:rPr>
        <w:t>opp</w:t>
      </w:r>
      <w:r w:rsidRPr="004979AA">
        <w:rPr>
          <w:b/>
          <w:bCs/>
          <w:u w:val="single"/>
        </w:rPr>
        <w:t>merking med spesielle frister:</w:t>
      </w:r>
    </w:p>
    <w:p w14:paraId="3130854A" w14:textId="372F92C3" w:rsidR="0070141B" w:rsidRDefault="0070141B" w:rsidP="003F6B5D">
      <w:pPr>
        <w:rPr>
          <w:b/>
          <w:bCs/>
          <w:u w:val="single"/>
        </w:rPr>
      </w:pPr>
    </w:p>
    <w:p w14:paraId="371E1E8E" w14:textId="6E0563A0" w:rsidR="00B15A73" w:rsidRPr="00B15A73" w:rsidRDefault="00B15A73" w:rsidP="003F6B5D">
      <w:proofErr w:type="spellStart"/>
      <w:r>
        <w:t>Ident</w:t>
      </w:r>
      <w:proofErr w:type="spellEnd"/>
      <w:r>
        <w:t xml:space="preserve"> n</w:t>
      </w:r>
      <w:r w:rsidR="007209B4">
        <w:t>r. i t</w:t>
      </w:r>
      <w:r>
        <w:t xml:space="preserve">abellen under </w:t>
      </w:r>
      <w:r w:rsidR="007209B4">
        <w:t xml:space="preserve">er de samme som er brukt i kap. </w:t>
      </w:r>
      <w:r w:rsidR="007209B4" w:rsidRPr="00A95467">
        <w:rPr>
          <w:i/>
          <w:iCs/>
        </w:rPr>
        <w:t>D2</w:t>
      </w:r>
      <w:r w:rsidR="00051FEE">
        <w:rPr>
          <w:i/>
          <w:iCs/>
        </w:rPr>
        <w:t>.3</w:t>
      </w:r>
      <w:r w:rsidR="007209B4" w:rsidRPr="00A95467">
        <w:rPr>
          <w:i/>
          <w:iCs/>
        </w:rPr>
        <w:t>-Hovedplan</w:t>
      </w:r>
      <w:r w:rsidR="0068034C">
        <w:t xml:space="preserve">. Øvrige opplysninger om strekningene </w:t>
      </w:r>
      <w:proofErr w:type="gramStart"/>
      <w:r w:rsidR="0068034C">
        <w:t>fremgår</w:t>
      </w:r>
      <w:proofErr w:type="gramEnd"/>
      <w:r w:rsidR="0068034C">
        <w:t xml:space="preserve"> av </w:t>
      </w:r>
      <w:r w:rsidR="00A95467">
        <w:t>h</w:t>
      </w:r>
      <w:r w:rsidR="0068034C">
        <w:t>ovedplanen.</w:t>
      </w:r>
    </w:p>
    <w:p w14:paraId="3E228CD3" w14:textId="4E8158E9" w:rsidR="001A3CC5" w:rsidRDefault="001A3CC5" w:rsidP="003F6B5D"/>
    <w:tbl>
      <w:tblPr>
        <w:tblW w:w="9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62"/>
        <w:gridCol w:w="1002"/>
        <w:gridCol w:w="1143"/>
        <w:gridCol w:w="988"/>
        <w:gridCol w:w="995"/>
        <w:gridCol w:w="1701"/>
        <w:gridCol w:w="1832"/>
      </w:tblGrid>
      <w:tr w:rsidR="0013232E" w14:paraId="0718D0DF" w14:textId="0DDC8216" w:rsidTr="0013232E">
        <w:trPr>
          <w:trHeight w:val="795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7EA6CD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D1F3CB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Veg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828D1D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Veg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F6C474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F691E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Fra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9475BF4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19F52BF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</w:tcPr>
          <w:p w14:paraId="5F77406F" w14:textId="2CC281A2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Frist for ferdigstilling</w:t>
            </w:r>
          </w:p>
        </w:tc>
      </w:tr>
      <w:tr w:rsidR="0013232E" w14:paraId="6ECE22F0" w14:textId="09083DF4" w:rsidTr="0013232E">
        <w:trPr>
          <w:trHeight w:val="831"/>
        </w:trPr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E11AC76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6712269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kode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3E5EAAF9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50D1D691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Strekn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Delstrekn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D2156CA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KD/SD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30B3C41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135E49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STED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C3D7EBA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232E" w14:paraId="6351FFF2" w14:textId="640CFFAA" w:rsidTr="00785BA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EE5C12" w14:textId="5FF17E10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1A4F209E" w14:textId="5CC00DAD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A30D76" w14:textId="11A0B157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484D52" w14:textId="7A89C03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CB1A62" w14:textId="0940159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BFE20B" w14:textId="6ED5558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4F7B91" w14:textId="754EE5DD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61B910AC" w14:textId="75CC0FB6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7AE7B15C" w14:textId="27499B2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D4C865" w14:textId="4E7E15F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0D18B099" w14:textId="6BD56BD6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3B9243" w14:textId="7596E926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66BC0E" w14:textId="397B531D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4922E6" w14:textId="4B30403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CCCC22" w14:textId="151BB50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C03AD8" w14:textId="62FB9DF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4DD1F505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547148D3" w14:textId="4904B032" w:rsidTr="000A426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C0FA8" w14:textId="561E4D25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094175FA" w14:textId="3B4E5DBB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57B869" w14:textId="486E98E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4A5DA6" w14:textId="55EC2105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F78A69" w14:textId="5EBB8D8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85C792" w14:textId="5C30CC7B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45F552" w14:textId="5721681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53E8544A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4A43E98C" w14:textId="73ADCCDF" w:rsidTr="000A4263">
        <w:trPr>
          <w:trHeight w:val="3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03A3A4" w14:textId="63827428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3BA98E04" w14:textId="6544C0BE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2B9F535" w14:textId="19A332C9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00F693" w14:textId="24E002D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005D37" w14:textId="40DABAD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04CB78" w14:textId="223DB84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FE6ED1" w14:textId="34D4035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6D997707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4263" w14:paraId="41655284" w14:textId="77777777" w:rsidTr="000A4263">
        <w:trPr>
          <w:trHeight w:val="3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5D3C12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3CD65262" w14:textId="77777777" w:rsidR="000A4263" w:rsidRDefault="000A4263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235D43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BD76C8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82AD46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3E2F5F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AC1A4B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04796D5E" w14:textId="77777777" w:rsidR="000A4263" w:rsidRDefault="000A4263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33CCFD0" w14:textId="5EFD515A" w:rsidR="001A3CC5" w:rsidRDefault="001A3CC5" w:rsidP="003F6B5D"/>
    <w:p w14:paraId="3726CE06" w14:textId="77777777" w:rsidR="001A3CC5" w:rsidRDefault="001A3CC5" w:rsidP="003F6B5D"/>
    <w:p w14:paraId="19595DB6" w14:textId="146CCAFD" w:rsidR="00053E06" w:rsidRDefault="00053E06" w:rsidP="003F6B5D"/>
    <w:p w14:paraId="2CB40468" w14:textId="23494439" w:rsidR="009E6EF9" w:rsidRDefault="009E6EF9">
      <w:r>
        <w:br w:type="page"/>
      </w:r>
    </w:p>
    <w:p w14:paraId="7E0C9547" w14:textId="3604FB9E" w:rsidR="009E6EF9" w:rsidRDefault="009E6EF9" w:rsidP="009E6EF9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Tverr</w:t>
      </w:r>
      <w:r w:rsidRPr="004979AA">
        <w:rPr>
          <w:b/>
          <w:bCs/>
          <w:u w:val="single"/>
        </w:rPr>
        <w:t>gående veg</w:t>
      </w:r>
      <w:r>
        <w:rPr>
          <w:b/>
          <w:bCs/>
          <w:u w:val="single"/>
        </w:rPr>
        <w:t>opp</w:t>
      </w:r>
      <w:r w:rsidRPr="004979AA">
        <w:rPr>
          <w:b/>
          <w:bCs/>
          <w:u w:val="single"/>
        </w:rPr>
        <w:t>merking med spesielle frister:</w:t>
      </w:r>
    </w:p>
    <w:p w14:paraId="7835A3F4" w14:textId="39E58C88" w:rsidR="009E6EF9" w:rsidRDefault="009E6EF9" w:rsidP="009E6EF9">
      <w:pPr>
        <w:rPr>
          <w:b/>
          <w:bCs/>
          <w:u w:val="single"/>
        </w:rPr>
      </w:pPr>
    </w:p>
    <w:p w14:paraId="7383EDBF" w14:textId="2145C464" w:rsidR="009C3ED9" w:rsidRPr="00B15A73" w:rsidRDefault="009C3ED9" w:rsidP="009C3ED9">
      <w:proofErr w:type="spellStart"/>
      <w:r>
        <w:t>Ident</w:t>
      </w:r>
      <w:proofErr w:type="spellEnd"/>
      <w:r>
        <w:t xml:space="preserve"> nr. i tabellen under er de samme som er brukt i kap. </w:t>
      </w:r>
      <w:r w:rsidRPr="00A95467">
        <w:rPr>
          <w:i/>
          <w:iCs/>
        </w:rPr>
        <w:t>D2</w:t>
      </w:r>
      <w:r w:rsidR="00051FEE">
        <w:rPr>
          <w:i/>
          <w:iCs/>
        </w:rPr>
        <w:t>.3</w:t>
      </w:r>
      <w:r w:rsidRPr="00A95467">
        <w:rPr>
          <w:i/>
          <w:iCs/>
        </w:rPr>
        <w:t>-Hovedplan</w:t>
      </w:r>
      <w:r>
        <w:t xml:space="preserve">. Øvrige opplysninger om strekningene </w:t>
      </w:r>
      <w:proofErr w:type="gramStart"/>
      <w:r>
        <w:t>fremgår</w:t>
      </w:r>
      <w:proofErr w:type="gramEnd"/>
      <w:r>
        <w:t xml:space="preserve"> av </w:t>
      </w:r>
      <w:r w:rsidR="00A95467">
        <w:t>h</w:t>
      </w:r>
      <w:r>
        <w:t>ovedplanen.</w:t>
      </w:r>
    </w:p>
    <w:p w14:paraId="2744BE5C" w14:textId="77777777" w:rsidR="009C3ED9" w:rsidRDefault="009C3ED9" w:rsidP="009C3ED9"/>
    <w:p w14:paraId="6CF1BE98" w14:textId="1129C110" w:rsidR="009E6EF9" w:rsidRDefault="009E6EF9" w:rsidP="009E6EF9">
      <w:pPr>
        <w:rPr>
          <w:b/>
          <w:bCs/>
          <w:u w:val="single"/>
        </w:rPr>
      </w:pPr>
    </w:p>
    <w:tbl>
      <w:tblPr>
        <w:tblW w:w="9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62"/>
        <w:gridCol w:w="1002"/>
        <w:gridCol w:w="1143"/>
        <w:gridCol w:w="988"/>
        <w:gridCol w:w="995"/>
        <w:gridCol w:w="1701"/>
        <w:gridCol w:w="1832"/>
      </w:tblGrid>
      <w:tr w:rsidR="0013232E" w14:paraId="04CDF085" w14:textId="77777777" w:rsidTr="0013232E">
        <w:trPr>
          <w:trHeight w:val="795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3BF4D0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C2BAB59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Veg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5962BA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Veg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A2D5AE8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0527E2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Fra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5D7EC62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9438EE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</w:tcPr>
          <w:p w14:paraId="66E5467C" w14:textId="19D67B24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Frist for ferdigstilling</w:t>
            </w:r>
          </w:p>
        </w:tc>
      </w:tr>
      <w:tr w:rsidR="0013232E" w14:paraId="0F2B89A8" w14:textId="77777777" w:rsidTr="0013232E">
        <w:trPr>
          <w:trHeight w:val="831"/>
        </w:trPr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B90E040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2FF7F176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kode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55F6F93C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7EC44391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Strekn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Delstrekn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4A610A89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KD/SD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DE032A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B2C0A1E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STED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0866709" w14:textId="194F7F9B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232E" w14:paraId="04C06EEB" w14:textId="77777777" w:rsidTr="00785BA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805BB1" w14:textId="25399650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074A8EEA" w14:textId="4DF35CF6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5952FD" w14:textId="717FC69D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D1A5A7" w14:textId="0A120CC0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CCC72B" w14:textId="62BD0FBF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018BBE" w14:textId="690AE9ED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5AF108" w14:textId="333DE870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050AA74A" w14:textId="6471C1FA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6EC01119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6BE737" w14:textId="2D4846E4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77920B82" w14:textId="77777777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D074F6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23C93A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EB70F6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5984BA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45BAF8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7BBF2374" w14:textId="0E2BC935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2A1D2D04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CE4F1" w14:textId="48D46BC6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5BC7CAF0" w14:textId="77777777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C14DC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D1970D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79C7355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018B20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431F3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1DBE5705" w14:textId="63F67552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4263" w14:paraId="4D0DF66E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75C297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6EB6DE23" w14:textId="77777777" w:rsidR="000A4263" w:rsidRDefault="000A4263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74E943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25959E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E9A5FE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91C1B6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C1450D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6D82C6B5" w14:textId="77777777" w:rsidR="000A4263" w:rsidRDefault="000A4263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3D01B9AC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54AFE5" w14:textId="183767B2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17ECBBEF" w14:textId="77777777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F28E32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46143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826C2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7BFCC5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9CDAED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7C9D6391" w14:textId="5231B558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E02F66" w14:textId="78871273" w:rsidR="009E6EF9" w:rsidRDefault="009E6EF9" w:rsidP="009E6EF9">
      <w:pPr>
        <w:rPr>
          <w:b/>
          <w:bCs/>
          <w:u w:val="single"/>
        </w:rPr>
      </w:pPr>
    </w:p>
    <w:p w14:paraId="70DBC108" w14:textId="39894877" w:rsidR="009E6EF9" w:rsidRDefault="009E6EF9" w:rsidP="009E6EF9">
      <w:pPr>
        <w:rPr>
          <w:b/>
          <w:bCs/>
          <w:u w:val="single"/>
        </w:rPr>
      </w:pPr>
    </w:p>
    <w:p w14:paraId="62ADE11C" w14:textId="43A1CDE2" w:rsidR="009E6EF9" w:rsidRDefault="009E6EF9" w:rsidP="009E6EF9">
      <w:pPr>
        <w:rPr>
          <w:b/>
          <w:bCs/>
          <w:u w:val="single"/>
        </w:rPr>
      </w:pPr>
    </w:p>
    <w:p w14:paraId="3164215B" w14:textId="69607A1F" w:rsidR="009E6EF9" w:rsidRDefault="009E6EF9" w:rsidP="009E6EF9">
      <w:pPr>
        <w:rPr>
          <w:b/>
          <w:bCs/>
          <w:u w:val="single"/>
        </w:rPr>
      </w:pPr>
    </w:p>
    <w:p w14:paraId="3539DDD7" w14:textId="77777777" w:rsidR="009E6EF9" w:rsidRDefault="009E6EF9" w:rsidP="009E6EF9">
      <w:pPr>
        <w:rPr>
          <w:b/>
          <w:bCs/>
          <w:u w:val="single"/>
        </w:rPr>
      </w:pPr>
    </w:p>
    <w:p w14:paraId="4CCAFE2C" w14:textId="77777777" w:rsidR="00053E06" w:rsidRDefault="00053E06" w:rsidP="003F6B5D"/>
    <w:p w14:paraId="338F6A3E" w14:textId="77777777" w:rsidR="007B5B7F" w:rsidRDefault="007B5B7F" w:rsidP="007B5B7F"/>
    <w:p w14:paraId="18723A06" w14:textId="77777777" w:rsidR="007B5B7F" w:rsidRDefault="007B5B7F" w:rsidP="007B5B7F"/>
    <w:p w14:paraId="1EDB0EC6" w14:textId="54D27A93" w:rsidR="0029677E" w:rsidRDefault="0029677E" w:rsidP="003F6B5D"/>
    <w:p w14:paraId="29B53F88" w14:textId="77777777" w:rsidR="0029677E" w:rsidRDefault="0029677E" w:rsidP="003F6B5D"/>
    <w:sectPr w:rsidR="0029677E" w:rsidSect="007B5B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701" w:right="67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7F128" w14:textId="77777777" w:rsidR="00FF5A3A" w:rsidRDefault="00FF5A3A">
      <w:r>
        <w:separator/>
      </w:r>
    </w:p>
  </w:endnote>
  <w:endnote w:type="continuationSeparator" w:id="0">
    <w:p w14:paraId="0E2E8718" w14:textId="77777777" w:rsidR="00FF5A3A" w:rsidRDefault="00FF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AE8B" w14:textId="77777777" w:rsidR="00EC299C" w:rsidRDefault="00EC299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616E2" w14:textId="77777777" w:rsidR="00EC299C" w:rsidRDefault="00EC299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646BA" w14:textId="77777777" w:rsidR="00EC299C" w:rsidRDefault="00EC299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3610" w14:textId="77777777" w:rsidR="00FF5A3A" w:rsidRDefault="00FF5A3A">
      <w:r>
        <w:separator/>
      </w:r>
    </w:p>
  </w:footnote>
  <w:footnote w:type="continuationSeparator" w:id="0">
    <w:p w14:paraId="275C2FD3" w14:textId="77777777" w:rsidR="00FF5A3A" w:rsidRDefault="00FF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8689" w14:textId="77777777" w:rsidR="00EC299C" w:rsidRDefault="00EC299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736A3471" w:rsidR="00145D03" w:rsidRPr="009E6629" w:rsidRDefault="00145D03" w:rsidP="007B5B7F">
    <w:pPr>
      <w:pStyle w:val="Topptekst"/>
      <w:tabs>
        <w:tab w:val="clear" w:pos="4536"/>
        <w:tab w:val="clear" w:pos="9072"/>
        <w:tab w:val="left" w:pos="2522"/>
        <w:tab w:val="right" w:pos="15309"/>
      </w:tabs>
      <w:rPr>
        <w:sz w:val="20"/>
      </w:rPr>
    </w:pPr>
    <w:r w:rsidRPr="009E6629">
      <w:rPr>
        <w:sz w:val="20"/>
      </w:rPr>
      <w:t>Statens vegvesen</w:t>
    </w:r>
    <w:r w:rsidR="001C15ED">
      <w:rPr>
        <w:sz w:val="20"/>
      </w:rPr>
      <w:t xml:space="preserve"> Drift og vedlikehold</w:t>
    </w:r>
    <w:r w:rsidR="0029677E">
      <w:rPr>
        <w:sz w:val="20"/>
      </w:rPr>
      <w:tab/>
    </w:r>
    <w:r w:rsidR="00423B49">
      <w:rPr>
        <w:sz w:val="20"/>
      </w:rPr>
      <w:t>D2</w:t>
    </w:r>
    <w:r w:rsidR="003A06EA">
      <w:rPr>
        <w:sz w:val="20"/>
      </w:rPr>
      <w:t xml:space="preserve">.7 </w:t>
    </w:r>
    <w:r w:rsidR="00853EF8" w:rsidRPr="009E6629">
      <w:rPr>
        <w:sz w:val="20"/>
      </w:rPr>
      <w:t xml:space="preserve">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29F44A12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  <w:r w:rsidR="003A06EA">
      <w:rPr>
        <w:b/>
        <w:bCs/>
        <w:sz w:val="20"/>
      </w:rPr>
      <w:t xml:space="preserve"> for vegoppmerkingskontrakter</w:t>
    </w:r>
  </w:p>
  <w:p w14:paraId="29C3313D" w14:textId="0E6455BA" w:rsidR="00294A18" w:rsidRPr="008B740E" w:rsidRDefault="002061E3" w:rsidP="00EC299C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15309"/>
      </w:tabs>
    </w:pPr>
    <w:r>
      <w:rPr>
        <w:b/>
        <w:bCs/>
        <w:sz w:val="20"/>
      </w:rPr>
      <w:t>D2</w:t>
    </w:r>
    <w:r w:rsidR="008E5C21">
      <w:rPr>
        <w:b/>
        <w:bCs/>
        <w:sz w:val="20"/>
      </w:rPr>
      <w:t>.3</w:t>
    </w:r>
    <w:r>
      <w:rPr>
        <w:b/>
        <w:bCs/>
        <w:sz w:val="20"/>
      </w:rPr>
      <w:t>-</w:t>
    </w:r>
    <w:r w:rsidR="0029677E">
      <w:rPr>
        <w:b/>
        <w:bCs/>
        <w:sz w:val="20"/>
      </w:rPr>
      <w:t>Spesielle frister</w:t>
    </w:r>
    <w:r w:rsidR="003A06EA">
      <w:rPr>
        <w:b/>
        <w:bCs/>
        <w:sz w:val="20"/>
      </w:rPr>
      <w:t xml:space="preserve"> for </w:t>
    </w:r>
    <w:r w:rsidR="00F652DD">
      <w:rPr>
        <w:b/>
        <w:bCs/>
        <w:sz w:val="20"/>
      </w:rPr>
      <w:t xml:space="preserve">kontrakt </w:t>
    </w:r>
    <w:proofErr w:type="spellStart"/>
    <w:r w:rsidR="00F652DD" w:rsidRPr="00F652DD">
      <w:rPr>
        <w:b/>
        <w:bCs/>
        <w:sz w:val="20"/>
        <w:highlight w:val="lightGray"/>
      </w:rPr>
      <w:t>xxxxxxx</w:t>
    </w:r>
    <w:proofErr w:type="spellEnd"/>
    <w:r w:rsidR="00835B73">
      <w:rPr>
        <w:b/>
        <w:bCs/>
        <w:sz w:val="20"/>
      </w:rPr>
      <w:tab/>
    </w:r>
    <w:r w:rsidR="00053E06">
      <w:rPr>
        <w:b/>
        <w:bCs/>
        <w:sz w:val="20"/>
      </w:rPr>
      <w:tab/>
    </w:r>
    <w:r w:rsidR="00EC299C" w:rsidRPr="00EC299C">
      <w:rPr>
        <w:sz w:val="20"/>
        <w:highlight w:val="lightGray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D0B62" w14:textId="77777777" w:rsidR="00EC299C" w:rsidRDefault="00EC299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1054974">
    <w:abstractNumId w:val="10"/>
  </w:num>
  <w:num w:numId="2" w16cid:durableId="123886436">
    <w:abstractNumId w:val="14"/>
  </w:num>
  <w:num w:numId="3" w16cid:durableId="73936176">
    <w:abstractNumId w:val="25"/>
  </w:num>
  <w:num w:numId="4" w16cid:durableId="222184563">
    <w:abstractNumId w:val="18"/>
  </w:num>
  <w:num w:numId="5" w16cid:durableId="342362138">
    <w:abstractNumId w:val="21"/>
  </w:num>
  <w:num w:numId="6" w16cid:durableId="1725526300">
    <w:abstractNumId w:val="1"/>
  </w:num>
  <w:num w:numId="7" w16cid:durableId="614562725">
    <w:abstractNumId w:val="9"/>
  </w:num>
  <w:num w:numId="8" w16cid:durableId="2055234595">
    <w:abstractNumId w:val="6"/>
  </w:num>
  <w:num w:numId="9" w16cid:durableId="1909077302">
    <w:abstractNumId w:val="26"/>
  </w:num>
  <w:num w:numId="10" w16cid:durableId="1768649685">
    <w:abstractNumId w:val="22"/>
  </w:num>
  <w:num w:numId="11" w16cid:durableId="527720187">
    <w:abstractNumId w:val="4"/>
  </w:num>
  <w:num w:numId="12" w16cid:durableId="1834493566">
    <w:abstractNumId w:val="7"/>
  </w:num>
  <w:num w:numId="13" w16cid:durableId="123353000">
    <w:abstractNumId w:val="16"/>
  </w:num>
  <w:num w:numId="14" w16cid:durableId="1767799853">
    <w:abstractNumId w:val="12"/>
  </w:num>
  <w:num w:numId="15" w16cid:durableId="804617337">
    <w:abstractNumId w:val="2"/>
  </w:num>
  <w:num w:numId="16" w16cid:durableId="1135680290">
    <w:abstractNumId w:val="24"/>
  </w:num>
  <w:num w:numId="17" w16cid:durableId="14509746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323462792">
    <w:abstractNumId w:val="5"/>
  </w:num>
  <w:num w:numId="19" w16cid:durableId="945114423">
    <w:abstractNumId w:val="11"/>
  </w:num>
  <w:num w:numId="20" w16cid:durableId="585917651">
    <w:abstractNumId w:val="15"/>
  </w:num>
  <w:num w:numId="21" w16cid:durableId="1504128705">
    <w:abstractNumId w:val="8"/>
  </w:num>
  <w:num w:numId="22" w16cid:durableId="302928526">
    <w:abstractNumId w:val="3"/>
  </w:num>
  <w:num w:numId="23" w16cid:durableId="988896797">
    <w:abstractNumId w:val="20"/>
  </w:num>
  <w:num w:numId="24" w16cid:durableId="344021545">
    <w:abstractNumId w:val="17"/>
  </w:num>
  <w:num w:numId="25" w16cid:durableId="1815641941">
    <w:abstractNumId w:val="19"/>
  </w:num>
  <w:num w:numId="26" w16cid:durableId="1092162700">
    <w:abstractNumId w:val="13"/>
  </w:num>
  <w:num w:numId="27" w16cid:durableId="37122540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15E6A"/>
    <w:rsid w:val="000237E1"/>
    <w:rsid w:val="00024951"/>
    <w:rsid w:val="00035A33"/>
    <w:rsid w:val="00041983"/>
    <w:rsid w:val="00051FEE"/>
    <w:rsid w:val="00052D82"/>
    <w:rsid w:val="00053E06"/>
    <w:rsid w:val="00057571"/>
    <w:rsid w:val="0005781E"/>
    <w:rsid w:val="00071442"/>
    <w:rsid w:val="00072372"/>
    <w:rsid w:val="000754C5"/>
    <w:rsid w:val="000807B8"/>
    <w:rsid w:val="00081F5C"/>
    <w:rsid w:val="000A1732"/>
    <w:rsid w:val="000A4263"/>
    <w:rsid w:val="000B2EB1"/>
    <w:rsid w:val="000C1BFB"/>
    <w:rsid w:val="000C353C"/>
    <w:rsid w:val="000D6521"/>
    <w:rsid w:val="000F1675"/>
    <w:rsid w:val="000F53BD"/>
    <w:rsid w:val="00103D6B"/>
    <w:rsid w:val="00103E35"/>
    <w:rsid w:val="00121DD7"/>
    <w:rsid w:val="0013232E"/>
    <w:rsid w:val="00136971"/>
    <w:rsid w:val="00140787"/>
    <w:rsid w:val="00145D03"/>
    <w:rsid w:val="0016161B"/>
    <w:rsid w:val="00163487"/>
    <w:rsid w:val="00165726"/>
    <w:rsid w:val="00167CA6"/>
    <w:rsid w:val="00180604"/>
    <w:rsid w:val="00185D49"/>
    <w:rsid w:val="00190C0D"/>
    <w:rsid w:val="001A3CC5"/>
    <w:rsid w:val="001A7A3D"/>
    <w:rsid w:val="001B5185"/>
    <w:rsid w:val="001B5DDE"/>
    <w:rsid w:val="001C15ED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327E7"/>
    <w:rsid w:val="00244C14"/>
    <w:rsid w:val="00253445"/>
    <w:rsid w:val="002654EA"/>
    <w:rsid w:val="002721F6"/>
    <w:rsid w:val="00287EBB"/>
    <w:rsid w:val="00294A18"/>
    <w:rsid w:val="0029677E"/>
    <w:rsid w:val="002967BD"/>
    <w:rsid w:val="002B1A8A"/>
    <w:rsid w:val="002B6132"/>
    <w:rsid w:val="002D7E99"/>
    <w:rsid w:val="002F19D9"/>
    <w:rsid w:val="00301BCD"/>
    <w:rsid w:val="003159E5"/>
    <w:rsid w:val="00321D78"/>
    <w:rsid w:val="00327425"/>
    <w:rsid w:val="0033429E"/>
    <w:rsid w:val="0034135C"/>
    <w:rsid w:val="003631A0"/>
    <w:rsid w:val="00372F01"/>
    <w:rsid w:val="0038537D"/>
    <w:rsid w:val="0039182D"/>
    <w:rsid w:val="003A06EA"/>
    <w:rsid w:val="003B2F60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414B"/>
    <w:rsid w:val="00455E81"/>
    <w:rsid w:val="00460AF0"/>
    <w:rsid w:val="004659CD"/>
    <w:rsid w:val="00474460"/>
    <w:rsid w:val="00486690"/>
    <w:rsid w:val="004946DE"/>
    <w:rsid w:val="00494888"/>
    <w:rsid w:val="00496663"/>
    <w:rsid w:val="00497935"/>
    <w:rsid w:val="004979AA"/>
    <w:rsid w:val="004A3217"/>
    <w:rsid w:val="004C023E"/>
    <w:rsid w:val="004C6348"/>
    <w:rsid w:val="004D366F"/>
    <w:rsid w:val="004E3A35"/>
    <w:rsid w:val="004E4E83"/>
    <w:rsid w:val="004E6DB9"/>
    <w:rsid w:val="004F36D7"/>
    <w:rsid w:val="00500C62"/>
    <w:rsid w:val="00502B47"/>
    <w:rsid w:val="005221FE"/>
    <w:rsid w:val="005245D6"/>
    <w:rsid w:val="00527803"/>
    <w:rsid w:val="00556CE8"/>
    <w:rsid w:val="005624CE"/>
    <w:rsid w:val="00580EAD"/>
    <w:rsid w:val="00584F36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409F"/>
    <w:rsid w:val="005C5D2B"/>
    <w:rsid w:val="005D0DEF"/>
    <w:rsid w:val="005D1BFD"/>
    <w:rsid w:val="005E1707"/>
    <w:rsid w:val="006045B2"/>
    <w:rsid w:val="00606962"/>
    <w:rsid w:val="00607A1A"/>
    <w:rsid w:val="00617264"/>
    <w:rsid w:val="0062135A"/>
    <w:rsid w:val="00621D91"/>
    <w:rsid w:val="00626335"/>
    <w:rsid w:val="00633729"/>
    <w:rsid w:val="00643E73"/>
    <w:rsid w:val="00644890"/>
    <w:rsid w:val="0066046D"/>
    <w:rsid w:val="00660F9D"/>
    <w:rsid w:val="00673459"/>
    <w:rsid w:val="0067500D"/>
    <w:rsid w:val="00676DD0"/>
    <w:rsid w:val="0068034C"/>
    <w:rsid w:val="00697B49"/>
    <w:rsid w:val="006A5C50"/>
    <w:rsid w:val="006B7E1A"/>
    <w:rsid w:val="006C4207"/>
    <w:rsid w:val="006C42F6"/>
    <w:rsid w:val="006D6E50"/>
    <w:rsid w:val="006E11E1"/>
    <w:rsid w:val="006E7135"/>
    <w:rsid w:val="006F65FC"/>
    <w:rsid w:val="0070141B"/>
    <w:rsid w:val="00703991"/>
    <w:rsid w:val="0071202C"/>
    <w:rsid w:val="00716E99"/>
    <w:rsid w:val="007209B4"/>
    <w:rsid w:val="0072317B"/>
    <w:rsid w:val="00732342"/>
    <w:rsid w:val="00735687"/>
    <w:rsid w:val="0076261D"/>
    <w:rsid w:val="00763C80"/>
    <w:rsid w:val="0077016D"/>
    <w:rsid w:val="00771328"/>
    <w:rsid w:val="00774DA2"/>
    <w:rsid w:val="00776409"/>
    <w:rsid w:val="007824EE"/>
    <w:rsid w:val="00784E12"/>
    <w:rsid w:val="00785BA3"/>
    <w:rsid w:val="00786239"/>
    <w:rsid w:val="00795ADB"/>
    <w:rsid w:val="00797D91"/>
    <w:rsid w:val="007A1822"/>
    <w:rsid w:val="007A3B70"/>
    <w:rsid w:val="007B5B7F"/>
    <w:rsid w:val="007C5619"/>
    <w:rsid w:val="007E1142"/>
    <w:rsid w:val="007F5EAF"/>
    <w:rsid w:val="007F6CDE"/>
    <w:rsid w:val="00810BDE"/>
    <w:rsid w:val="00815C9C"/>
    <w:rsid w:val="008163B8"/>
    <w:rsid w:val="00820A7A"/>
    <w:rsid w:val="008333ED"/>
    <w:rsid w:val="00835B73"/>
    <w:rsid w:val="0084632B"/>
    <w:rsid w:val="008524EE"/>
    <w:rsid w:val="00853EF8"/>
    <w:rsid w:val="0087212E"/>
    <w:rsid w:val="00876040"/>
    <w:rsid w:val="00876B93"/>
    <w:rsid w:val="00882B13"/>
    <w:rsid w:val="00886D4F"/>
    <w:rsid w:val="008A0241"/>
    <w:rsid w:val="008B2CB1"/>
    <w:rsid w:val="008B4E83"/>
    <w:rsid w:val="008B740E"/>
    <w:rsid w:val="008C2DF1"/>
    <w:rsid w:val="008D0495"/>
    <w:rsid w:val="008E5C21"/>
    <w:rsid w:val="008F56BC"/>
    <w:rsid w:val="008F5801"/>
    <w:rsid w:val="008F6A47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30E"/>
    <w:rsid w:val="00953BDF"/>
    <w:rsid w:val="00953E5C"/>
    <w:rsid w:val="00962990"/>
    <w:rsid w:val="009737EB"/>
    <w:rsid w:val="00973937"/>
    <w:rsid w:val="00974210"/>
    <w:rsid w:val="009814AE"/>
    <w:rsid w:val="00983259"/>
    <w:rsid w:val="009910AA"/>
    <w:rsid w:val="009B7AB6"/>
    <w:rsid w:val="009C3ED9"/>
    <w:rsid w:val="009E6629"/>
    <w:rsid w:val="009E6EF9"/>
    <w:rsid w:val="009F6C2A"/>
    <w:rsid w:val="00A307E5"/>
    <w:rsid w:val="00A4435C"/>
    <w:rsid w:val="00A447F4"/>
    <w:rsid w:val="00A45984"/>
    <w:rsid w:val="00A55AEB"/>
    <w:rsid w:val="00A652DD"/>
    <w:rsid w:val="00A95467"/>
    <w:rsid w:val="00AA5E28"/>
    <w:rsid w:val="00AB7109"/>
    <w:rsid w:val="00AB7CB4"/>
    <w:rsid w:val="00AD4DEA"/>
    <w:rsid w:val="00AE0E55"/>
    <w:rsid w:val="00B0199B"/>
    <w:rsid w:val="00B053BD"/>
    <w:rsid w:val="00B055DD"/>
    <w:rsid w:val="00B05739"/>
    <w:rsid w:val="00B10E7D"/>
    <w:rsid w:val="00B14EDB"/>
    <w:rsid w:val="00B15A73"/>
    <w:rsid w:val="00B20EB6"/>
    <w:rsid w:val="00B33043"/>
    <w:rsid w:val="00B34CB0"/>
    <w:rsid w:val="00B41990"/>
    <w:rsid w:val="00B41A80"/>
    <w:rsid w:val="00B42D24"/>
    <w:rsid w:val="00B43A1F"/>
    <w:rsid w:val="00B442DF"/>
    <w:rsid w:val="00B45521"/>
    <w:rsid w:val="00B45DDD"/>
    <w:rsid w:val="00B700CD"/>
    <w:rsid w:val="00BA1121"/>
    <w:rsid w:val="00BA7801"/>
    <w:rsid w:val="00BC38C0"/>
    <w:rsid w:val="00BD1AB9"/>
    <w:rsid w:val="00BD21C5"/>
    <w:rsid w:val="00BD500F"/>
    <w:rsid w:val="00BE0E96"/>
    <w:rsid w:val="00BF2039"/>
    <w:rsid w:val="00BF29A9"/>
    <w:rsid w:val="00BF32B1"/>
    <w:rsid w:val="00BF32CB"/>
    <w:rsid w:val="00C1720C"/>
    <w:rsid w:val="00C252A7"/>
    <w:rsid w:val="00C26784"/>
    <w:rsid w:val="00C5122B"/>
    <w:rsid w:val="00C5511B"/>
    <w:rsid w:val="00C57177"/>
    <w:rsid w:val="00C64D5B"/>
    <w:rsid w:val="00C65130"/>
    <w:rsid w:val="00C65E5A"/>
    <w:rsid w:val="00C7278F"/>
    <w:rsid w:val="00C86D8C"/>
    <w:rsid w:val="00CA1AD0"/>
    <w:rsid w:val="00CA46B2"/>
    <w:rsid w:val="00CA72EB"/>
    <w:rsid w:val="00CB000F"/>
    <w:rsid w:val="00CC7B1F"/>
    <w:rsid w:val="00CD64D6"/>
    <w:rsid w:val="00CD73BA"/>
    <w:rsid w:val="00CE0699"/>
    <w:rsid w:val="00CE19D1"/>
    <w:rsid w:val="00CE30FF"/>
    <w:rsid w:val="00CF266E"/>
    <w:rsid w:val="00CF717B"/>
    <w:rsid w:val="00D04079"/>
    <w:rsid w:val="00D05A26"/>
    <w:rsid w:val="00D06D4D"/>
    <w:rsid w:val="00D219A7"/>
    <w:rsid w:val="00D2479D"/>
    <w:rsid w:val="00D27B8B"/>
    <w:rsid w:val="00D34846"/>
    <w:rsid w:val="00D508E8"/>
    <w:rsid w:val="00D530F1"/>
    <w:rsid w:val="00D573C4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722B9"/>
    <w:rsid w:val="00E918BF"/>
    <w:rsid w:val="00E9247B"/>
    <w:rsid w:val="00EC299C"/>
    <w:rsid w:val="00EC76FC"/>
    <w:rsid w:val="00ED2AA8"/>
    <w:rsid w:val="00ED65D1"/>
    <w:rsid w:val="00ED7BB6"/>
    <w:rsid w:val="00EE353A"/>
    <w:rsid w:val="00EE6BA0"/>
    <w:rsid w:val="00F041F8"/>
    <w:rsid w:val="00F1034F"/>
    <w:rsid w:val="00F20509"/>
    <w:rsid w:val="00F40B3D"/>
    <w:rsid w:val="00F51234"/>
    <w:rsid w:val="00F523BF"/>
    <w:rsid w:val="00F52934"/>
    <w:rsid w:val="00F52AA9"/>
    <w:rsid w:val="00F55C5F"/>
    <w:rsid w:val="00F652DD"/>
    <w:rsid w:val="00F6791E"/>
    <w:rsid w:val="00F67F8B"/>
    <w:rsid w:val="00F750D7"/>
    <w:rsid w:val="00F75C6C"/>
    <w:rsid w:val="00F82DC5"/>
    <w:rsid w:val="00F841CA"/>
    <w:rsid w:val="00F9733A"/>
    <w:rsid w:val="00FA488D"/>
    <w:rsid w:val="00FB5348"/>
    <w:rsid w:val="00FC0F0C"/>
    <w:rsid w:val="00FC6BFB"/>
    <w:rsid w:val="00FD26B9"/>
    <w:rsid w:val="00FD7D35"/>
    <w:rsid w:val="00FE1D32"/>
    <w:rsid w:val="00FE71E6"/>
    <w:rsid w:val="00FF0A7E"/>
    <w:rsid w:val="00FF1318"/>
    <w:rsid w:val="00FF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ED9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B10E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3-03-13T09:40:10.50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C545B510FD8C5747A797318B4F7A1BE5" ma:contentTypeVersion="7" ma:contentTypeDescription="" ma:contentTypeScope="" ma:versionID="4d5e91f775863aded4cfd5c06563b9e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8d6a3f8f819d1b4bc12d77aa2138df6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0398F-0D19-4101-A67C-8B0441DE85E7}"/>
</file>

<file path=customXml/itemProps2.xml><?xml version="1.0" encoding="utf-8"?>
<ds:datastoreItem xmlns:ds="http://schemas.openxmlformats.org/officeDocument/2006/customXml" ds:itemID="{342FFA0C-5445-4C44-8D44-98B5444BFE56}"/>
</file>

<file path=customXml/itemProps3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61C6CA-6383-4C87-9021-A167D90AE9A4}">
  <ds:schemaRefs>
    <ds:schemaRef ds:uri="http://www.w3.org/XML/1998/namespace"/>
    <ds:schemaRef ds:uri="http://schemas.microsoft.com/office/infopath/2007/PartnerControls"/>
    <ds:schemaRef ds:uri="http://purl.org/dc/elements/1.1/"/>
    <ds:schemaRef ds:uri="beae3e8e-208c-4b8a-be05-3e30f474ae01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1771617-BF75-44EE-8D3E-CD05D2F8E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18</TotalTime>
  <Pages>2</Pages>
  <Words>151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1167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16</cp:revision>
  <cp:lastPrinted>2020-12-01T08:16:00Z</cp:lastPrinted>
  <dcterms:created xsi:type="dcterms:W3CDTF">2022-01-10T14:11:00Z</dcterms:created>
  <dcterms:modified xsi:type="dcterms:W3CDTF">2024-05-02T12:59:00Z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0x01010058F483C9552BB5498DA378941DAA737500C545B510FD8C5747A797318B4F7A1BE5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3800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2023-12-04T14:29:14Z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66ba1a79-11ce-4be6-9fcf-26683b489955</vt:lpwstr>
  </property>
  <property fmtid="{D5CDD505-2E9C-101B-9397-08002B2CF9AE}" pid="25" name="MSIP_Label_86eae731-f11e-4017-952e-3dce43580afc_ContentBits">
    <vt:lpwstr>0</vt:lpwstr>
  </property>
</Properties>
</file>